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424A5A" w:rsidRPr="000904EC" w:rsidRDefault="00424A5A">
      <w:pPr>
        <w:rPr>
          <w:rFonts w:ascii="Arial" w:hAnsi="Arial" w:cs="Arial"/>
          <w:sz w:val="22"/>
        </w:rPr>
      </w:pPr>
      <w:bookmarkStart w:id="0" w:name="_GoBack"/>
      <w:bookmarkEnd w:id="0"/>
    </w:p>
    <w:p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904EC" w:rsidTr="009D38A0">
        <w:tc>
          <w:tcPr>
            <w:tcW w:w="9288" w:type="dxa"/>
          </w:tcPr>
          <w:p w:rsidR="003B3A5A" w:rsidRPr="000904EC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0904EC" w:rsidRPr="000904EC" w:rsidRDefault="000904EC" w:rsidP="000904EC">
            <w:pPr>
              <w:pStyle w:val="Konnaopomba-besedilo"/>
              <w:jc w:val="center"/>
              <w:rPr>
                <w:rFonts w:ascii="Arial" w:hAnsi="Arial" w:cs="Arial"/>
                <w:szCs w:val="20"/>
              </w:rPr>
            </w:pPr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Izdelava projektne dokumentacije za ureditev križanj z železnico na odseku Maribor Studenci - Ruše na regionalni železniški progi št. 34 Maribor - Prevalje - </w:t>
            </w:r>
            <w:proofErr w:type="gramStart"/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>d.</w:t>
            </w:r>
            <w:proofErr w:type="gramEnd"/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 m.</w:t>
            </w: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  <w:r w:rsidRPr="000904EC">
              <w:rPr>
                <w:rFonts w:ascii="Arial" w:hAnsi="Arial" w:cs="Arial"/>
                <w:sz w:val="22"/>
              </w:rPr>
              <w:t>JN000</w:t>
            </w:r>
            <w:r w:rsidR="000904EC">
              <w:rPr>
                <w:rFonts w:ascii="Arial" w:hAnsi="Arial" w:cs="Arial"/>
                <w:sz w:val="22"/>
              </w:rPr>
              <w:t>287</w:t>
            </w:r>
            <w:r w:rsidRPr="000904EC">
              <w:rPr>
                <w:rFonts w:ascii="Arial" w:hAnsi="Arial" w:cs="Arial"/>
                <w:sz w:val="22"/>
              </w:rPr>
              <w:t>/202</w:t>
            </w:r>
            <w:r w:rsidR="000904EC">
              <w:rPr>
                <w:rFonts w:ascii="Arial" w:hAnsi="Arial" w:cs="Arial"/>
                <w:sz w:val="22"/>
              </w:rPr>
              <w:t>3</w:t>
            </w:r>
            <w:r w:rsidRPr="000904EC">
              <w:rPr>
                <w:rFonts w:ascii="Arial" w:hAnsi="Arial" w:cs="Arial"/>
                <w:sz w:val="22"/>
              </w:rPr>
              <w:t>-B01</w:t>
            </w:r>
          </w:p>
          <w:p w:rsidR="00E813F4" w:rsidRPr="000904EC" w:rsidRDefault="00E813F4" w:rsidP="000904EC">
            <w:pPr>
              <w:pStyle w:val="Konnaopomba-besedilo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0904EC" w:rsidTr="002138E6">
        <w:trPr>
          <w:trHeight w:val="835"/>
        </w:trPr>
        <w:tc>
          <w:tcPr>
            <w:tcW w:w="9287" w:type="dxa"/>
          </w:tcPr>
          <w:p w:rsidR="009D38A0" w:rsidRPr="000904EC" w:rsidRDefault="009D38A0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CA3C18" w:rsidRDefault="00E060A1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Naročnik objavlja:</w:t>
            </w:r>
          </w:p>
          <w:p w:rsidR="00E060A1" w:rsidRDefault="00E060A1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96C89" w:rsidRDefault="00E060A1" w:rsidP="00BD3146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45D">
              <w:rPr>
                <w:rFonts w:ascii="Arial" w:hAnsi="Arial" w:cs="Arial"/>
                <w:sz w:val="20"/>
                <w:szCs w:val="20"/>
              </w:rPr>
              <w:t>Čistopis Navodil za pripravo ponudbe po vseh objavljenih spremembah</w:t>
            </w:r>
            <w:r w:rsidR="000A4E4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9145D" w:rsidRPr="0089145D" w:rsidRDefault="0089145D" w:rsidP="0089145D">
            <w:pPr>
              <w:pStyle w:val="Odstavekseznama"/>
              <w:ind w:left="4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060A1" w:rsidRDefault="00E060A1" w:rsidP="00E060A1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Čistopis Vzorca pogodbe po vseh objavljenih spremembah</w:t>
            </w:r>
            <w:r w:rsidR="00C20E8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060A1" w:rsidRPr="00E060A1" w:rsidRDefault="00E060A1" w:rsidP="00E060A1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:rsidR="00E060A1" w:rsidRDefault="00E060A1" w:rsidP="00E060A1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 ponudbeni predračun</w:t>
            </w:r>
            <w:r w:rsidR="00C20E8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385849" w:rsidRPr="00385849" w:rsidRDefault="00385849" w:rsidP="00385849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:rsidR="000904EC" w:rsidRPr="00817988" w:rsidRDefault="00385849" w:rsidP="00817988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projektna naloga</w:t>
            </w:r>
            <w:r w:rsidR="0081798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17988" w:rsidRPr="00817988">
              <w:rPr>
                <w:rFonts w:ascii="Arial" w:hAnsi="Arial" w:cs="Arial"/>
                <w:sz w:val="20"/>
                <w:szCs w:val="20"/>
              </w:rPr>
              <w:t>Čistopis projektne naloge vključuje odgovore naročnika v zvezi s projektno nalogo. Spremenjene so predvidene ureditve in obseg izdelave dokumentacije po posameznih fazah.</w:t>
            </w:r>
            <w:r w:rsidR="0081798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904EC" w:rsidRPr="000904EC" w:rsidRDefault="000904EC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1807AD" w:rsidRPr="008A4BE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proofErr w:type="gramStart"/>
      <w:r w:rsidRPr="000904EC">
        <w:rPr>
          <w:rFonts w:ascii="Arial" w:eastAsia="Arial" w:hAnsi="Arial" w:cs="Arial"/>
          <w:color w:val="000000"/>
          <w:sz w:val="22"/>
          <w:szCs w:val="22"/>
        </w:rPr>
        <w:t>potrebno</w:t>
      </w:r>
      <w:proofErr w:type="gramEnd"/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1807AD" w:rsidRPr="008A4BE5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236" w:rsidRDefault="00E16236">
      <w:r>
        <w:separator/>
      </w:r>
    </w:p>
  </w:endnote>
  <w:endnote w:type="continuationSeparator" w:id="0">
    <w:p w:rsidR="00E16236" w:rsidRDefault="00E1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95580F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236" w:rsidRDefault="00E16236">
      <w:r>
        <w:separator/>
      </w:r>
    </w:p>
  </w:footnote>
  <w:footnote w:type="continuationSeparator" w:id="0">
    <w:p w:rsidR="00E16236" w:rsidRDefault="00E16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206C8"/>
    <w:multiLevelType w:val="hybridMultilevel"/>
    <w:tmpl w:val="58FAFEDE"/>
    <w:lvl w:ilvl="0" w:tplc="487AC1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E264B3"/>
    <w:multiLevelType w:val="hybridMultilevel"/>
    <w:tmpl w:val="D7C64D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F418B0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560F75"/>
    <w:multiLevelType w:val="hybridMultilevel"/>
    <w:tmpl w:val="E520A3CE"/>
    <w:lvl w:ilvl="0" w:tplc="0424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0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4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52327CE5"/>
    <w:multiLevelType w:val="hybridMultilevel"/>
    <w:tmpl w:val="85EC29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F204CB1"/>
    <w:multiLevelType w:val="hybridMultilevel"/>
    <w:tmpl w:val="3DC64F2C"/>
    <w:lvl w:ilvl="0" w:tplc="7BB8C29A">
      <w:start w:val="3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23"/>
  </w:num>
  <w:num w:numId="4">
    <w:abstractNumId w:val="10"/>
  </w:num>
  <w:num w:numId="5">
    <w:abstractNumId w:val="19"/>
  </w:num>
  <w:num w:numId="6">
    <w:abstractNumId w:val="22"/>
  </w:num>
  <w:num w:numId="7">
    <w:abstractNumId w:val="17"/>
  </w:num>
  <w:num w:numId="8">
    <w:abstractNumId w:val="7"/>
  </w:num>
  <w:num w:numId="9">
    <w:abstractNumId w:val="14"/>
  </w:num>
  <w:num w:numId="10">
    <w:abstractNumId w:val="8"/>
  </w:num>
  <w:num w:numId="11">
    <w:abstractNumId w:val="0"/>
  </w:num>
  <w:num w:numId="12">
    <w:abstractNumId w:val="4"/>
  </w:num>
  <w:num w:numId="13">
    <w:abstractNumId w:val="16"/>
  </w:num>
  <w:num w:numId="14">
    <w:abstractNumId w:val="18"/>
  </w:num>
  <w:num w:numId="15">
    <w:abstractNumId w:val="15"/>
  </w:num>
  <w:num w:numId="16">
    <w:abstractNumId w:val="5"/>
  </w:num>
  <w:num w:numId="17">
    <w:abstractNumId w:val="13"/>
  </w:num>
  <w:num w:numId="18">
    <w:abstractNumId w:val="21"/>
  </w:num>
  <w:num w:numId="19">
    <w:abstractNumId w:val="11"/>
  </w:num>
  <w:num w:numId="20">
    <w:abstractNumId w:val="3"/>
  </w:num>
  <w:num w:numId="21">
    <w:abstractNumId w:val="1"/>
  </w:num>
  <w:num w:numId="22">
    <w:abstractNumId w:val="20"/>
  </w:num>
  <w:num w:numId="23">
    <w:abstractNumId w:val="9"/>
  </w:num>
  <w:num w:numId="24">
    <w:abstractNumId w:val="6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615C8"/>
    <w:rsid w:val="000646A9"/>
    <w:rsid w:val="000904EC"/>
    <w:rsid w:val="00096C89"/>
    <w:rsid w:val="000A2426"/>
    <w:rsid w:val="000A4E47"/>
    <w:rsid w:val="000D26D8"/>
    <w:rsid w:val="000F3E30"/>
    <w:rsid w:val="00153A8C"/>
    <w:rsid w:val="001807AD"/>
    <w:rsid w:val="001836BB"/>
    <w:rsid w:val="001D2A09"/>
    <w:rsid w:val="001E2978"/>
    <w:rsid w:val="001F77C4"/>
    <w:rsid w:val="00216549"/>
    <w:rsid w:val="002507C2"/>
    <w:rsid w:val="00290551"/>
    <w:rsid w:val="002A0BCD"/>
    <w:rsid w:val="002D7952"/>
    <w:rsid w:val="003133A6"/>
    <w:rsid w:val="003560E2"/>
    <w:rsid w:val="003579C0"/>
    <w:rsid w:val="00385849"/>
    <w:rsid w:val="0039557D"/>
    <w:rsid w:val="003B3A5A"/>
    <w:rsid w:val="00424A5A"/>
    <w:rsid w:val="004411CD"/>
    <w:rsid w:val="0044323F"/>
    <w:rsid w:val="004B34B5"/>
    <w:rsid w:val="004D2D64"/>
    <w:rsid w:val="004F464F"/>
    <w:rsid w:val="00556816"/>
    <w:rsid w:val="0059421A"/>
    <w:rsid w:val="00623DE4"/>
    <w:rsid w:val="00634B0D"/>
    <w:rsid w:val="00637BE6"/>
    <w:rsid w:val="0064412D"/>
    <w:rsid w:val="00660A7C"/>
    <w:rsid w:val="006A3D4E"/>
    <w:rsid w:val="007F559A"/>
    <w:rsid w:val="008044BF"/>
    <w:rsid w:val="00817988"/>
    <w:rsid w:val="0089145D"/>
    <w:rsid w:val="008A4BE5"/>
    <w:rsid w:val="008B0B1D"/>
    <w:rsid w:val="00930CA3"/>
    <w:rsid w:val="00933585"/>
    <w:rsid w:val="0095580F"/>
    <w:rsid w:val="009B1FD9"/>
    <w:rsid w:val="009D38A0"/>
    <w:rsid w:val="00A05C73"/>
    <w:rsid w:val="00A17575"/>
    <w:rsid w:val="00AC58DF"/>
    <w:rsid w:val="00AD3747"/>
    <w:rsid w:val="00B62463"/>
    <w:rsid w:val="00B84586"/>
    <w:rsid w:val="00C20E8D"/>
    <w:rsid w:val="00C5343C"/>
    <w:rsid w:val="00CA3C18"/>
    <w:rsid w:val="00CB2120"/>
    <w:rsid w:val="00D63C34"/>
    <w:rsid w:val="00D84AAD"/>
    <w:rsid w:val="00DA55AA"/>
    <w:rsid w:val="00DB7CDA"/>
    <w:rsid w:val="00DE2428"/>
    <w:rsid w:val="00E060A1"/>
    <w:rsid w:val="00E11A6A"/>
    <w:rsid w:val="00E16236"/>
    <w:rsid w:val="00E51016"/>
    <w:rsid w:val="00E66D5B"/>
    <w:rsid w:val="00E813F4"/>
    <w:rsid w:val="00EA1375"/>
    <w:rsid w:val="00F111D5"/>
    <w:rsid w:val="00F80C82"/>
    <w:rsid w:val="00FA1E40"/>
    <w:rsid w:val="00FA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F7894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CA3C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2</cp:revision>
  <cp:lastPrinted>2023-03-22T11:53:00Z</cp:lastPrinted>
  <dcterms:created xsi:type="dcterms:W3CDTF">2023-03-22T12:02:00Z</dcterms:created>
  <dcterms:modified xsi:type="dcterms:W3CDTF">2023-03-22T12:02:00Z</dcterms:modified>
</cp:coreProperties>
</file>